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059FA" w14:textId="77777777" w:rsidR="007517D9" w:rsidRDefault="007517D9" w:rsidP="007517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BERNARD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7698801E" w14:textId="77777777" w:rsidR="007517D9" w:rsidRDefault="007517D9" w:rsidP="007517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5377F6DC" w14:textId="77777777" w:rsidR="007517D9" w:rsidRDefault="007517D9" w:rsidP="007517D9">
      <w:pPr>
        <w:pStyle w:val="NoSpacing"/>
        <w:rPr>
          <w:rFonts w:cs="Times New Roman"/>
          <w:szCs w:val="24"/>
        </w:rPr>
      </w:pPr>
    </w:p>
    <w:p w14:paraId="3C46286B" w14:textId="77777777" w:rsidR="007517D9" w:rsidRDefault="007517D9" w:rsidP="007517D9">
      <w:pPr>
        <w:pStyle w:val="NoSpacing"/>
        <w:rPr>
          <w:rFonts w:cs="Times New Roman"/>
          <w:szCs w:val="24"/>
        </w:rPr>
      </w:pPr>
    </w:p>
    <w:p w14:paraId="6A896A2F" w14:textId="77777777" w:rsidR="007517D9" w:rsidRDefault="007517D9" w:rsidP="007517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1467</w:t>
      </w:r>
      <w:r>
        <w:rPr>
          <w:rFonts w:cs="Times New Roman"/>
          <w:szCs w:val="24"/>
        </w:rPr>
        <w:tab/>
        <w:t>Proctor.</w:t>
      </w:r>
    </w:p>
    <w:p w14:paraId="34BB7AB2" w14:textId="77777777" w:rsidR="007517D9" w:rsidRDefault="007517D9" w:rsidP="007517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p.20)</w:t>
      </w:r>
    </w:p>
    <w:p w14:paraId="175ECE8A" w14:textId="77777777" w:rsidR="007517D9" w:rsidRDefault="007517D9" w:rsidP="007517D9">
      <w:pPr>
        <w:pStyle w:val="NoSpacing"/>
        <w:rPr>
          <w:rFonts w:cs="Times New Roman"/>
          <w:szCs w:val="24"/>
        </w:rPr>
      </w:pPr>
    </w:p>
    <w:p w14:paraId="2B264FBD" w14:textId="77777777" w:rsidR="007517D9" w:rsidRDefault="007517D9" w:rsidP="007517D9">
      <w:pPr>
        <w:pStyle w:val="NoSpacing"/>
        <w:rPr>
          <w:rFonts w:cs="Times New Roman"/>
          <w:szCs w:val="24"/>
        </w:rPr>
      </w:pPr>
    </w:p>
    <w:p w14:paraId="77CDC3B3" w14:textId="77777777" w:rsidR="007517D9" w:rsidRDefault="007517D9" w:rsidP="007517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2024</w:t>
      </w:r>
    </w:p>
    <w:p w14:paraId="72772ED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E6D92E" w14:textId="77777777" w:rsidR="007517D9" w:rsidRDefault="007517D9" w:rsidP="009139A6">
      <w:r>
        <w:separator/>
      </w:r>
    </w:p>
  </w:endnote>
  <w:endnote w:type="continuationSeparator" w:id="0">
    <w:p w14:paraId="177551AD" w14:textId="77777777" w:rsidR="007517D9" w:rsidRDefault="007517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DDE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60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6EDD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9A332" w14:textId="77777777" w:rsidR="007517D9" w:rsidRDefault="007517D9" w:rsidP="009139A6">
      <w:r>
        <w:separator/>
      </w:r>
    </w:p>
  </w:footnote>
  <w:footnote w:type="continuationSeparator" w:id="0">
    <w:p w14:paraId="0B217A19" w14:textId="77777777" w:rsidR="007517D9" w:rsidRDefault="007517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0B4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F62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AA7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7D9"/>
    <w:rsid w:val="000666E0"/>
    <w:rsid w:val="002510B7"/>
    <w:rsid w:val="00270799"/>
    <w:rsid w:val="00492505"/>
    <w:rsid w:val="005C130B"/>
    <w:rsid w:val="007517D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AA28B"/>
  <w15:chartTrackingRefBased/>
  <w15:docId w15:val="{9388BC4E-CB72-4E42-9A5F-774E57BD5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2024-11-03T13:37:00Z</dcterms:created>
  <dcterms:modified xsi:type="dcterms:W3CDTF">2024-11-03T13:38:00Z</dcterms:modified>
</cp:coreProperties>
</file>